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B50F8" w14:textId="0391AA2A" w:rsidR="001B4D9E" w:rsidRPr="005441B2" w:rsidRDefault="001B4D9E" w:rsidP="001B4D9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TSG-SA</w:t>
      </w:r>
      <w:r w:rsidRPr="005441B2">
        <w:rPr>
          <w:b/>
          <w:sz w:val="24"/>
          <w:lang w:val="en-US"/>
        </w:rPr>
        <w:t>3 Meeting #85</w:t>
      </w:r>
      <w:r w:rsidRPr="005441B2">
        <w:rPr>
          <w:b/>
          <w:i/>
          <w:sz w:val="24"/>
          <w:lang w:val="en-US"/>
        </w:rPr>
        <w:t xml:space="preserve"> </w:t>
      </w:r>
      <w:r w:rsidRPr="005441B2">
        <w:rPr>
          <w:b/>
          <w:i/>
          <w:sz w:val="28"/>
          <w:lang w:val="en-US"/>
        </w:rPr>
        <w:tab/>
      </w:r>
      <w:r w:rsidR="00F9201D" w:rsidRPr="00F9201D">
        <w:rPr>
          <w:b/>
          <w:i/>
          <w:sz w:val="28"/>
          <w:lang w:val="en-US"/>
        </w:rPr>
        <w:t>S3-161913</w:t>
      </w:r>
    </w:p>
    <w:p w14:paraId="56CE0F5C" w14:textId="10FA8925" w:rsidR="001B4D9E" w:rsidRPr="005441B2" w:rsidRDefault="001B4D9E" w:rsidP="001B4D9E">
      <w:pPr>
        <w:pStyle w:val="CRCoverPage"/>
        <w:tabs>
          <w:tab w:val="right" w:pos="9639"/>
        </w:tabs>
        <w:jc w:val="both"/>
        <w:outlineLvl w:val="0"/>
        <w:rPr>
          <w:i/>
          <w:sz w:val="24"/>
          <w:lang w:val="en-US"/>
        </w:rPr>
      </w:pPr>
      <w:r w:rsidRPr="005441B2">
        <w:rPr>
          <w:b/>
          <w:sz w:val="24"/>
          <w:lang w:val="en-US"/>
        </w:rPr>
        <w:t>Santa Cruz</w:t>
      </w:r>
      <w:r>
        <w:rPr>
          <w:b/>
          <w:sz w:val="24"/>
          <w:lang w:val="en-US"/>
        </w:rPr>
        <w:t xml:space="preserve"> </w:t>
      </w:r>
      <w:r>
        <w:rPr>
          <w:b/>
          <w:noProof/>
          <w:sz w:val="24"/>
        </w:rPr>
        <w:t>de Tenerife</w:t>
      </w:r>
      <w:r w:rsidRPr="005441B2">
        <w:rPr>
          <w:b/>
          <w:sz w:val="24"/>
          <w:lang w:val="en-US"/>
        </w:rPr>
        <w:t>, Spain, 7</w:t>
      </w:r>
      <w:r>
        <w:rPr>
          <w:rFonts w:cs="Arial"/>
          <w:b/>
          <w:sz w:val="24"/>
          <w:lang w:val="en-US"/>
        </w:rPr>
        <w:t>–</w:t>
      </w:r>
      <w:r w:rsidRPr="005441B2">
        <w:rPr>
          <w:b/>
          <w:sz w:val="24"/>
          <w:lang w:val="en-US"/>
        </w:rPr>
        <w:t xml:space="preserve">11 November 2016 </w:t>
      </w:r>
      <w:r>
        <w:rPr>
          <w:b/>
          <w:sz w:val="24"/>
          <w:lang w:val="en-US"/>
        </w:rPr>
        <w:tab/>
      </w:r>
    </w:p>
    <w:p w14:paraId="3D5B43CE" w14:textId="77777777"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7145070E" w14:textId="77777777"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42012">
        <w:rPr>
          <w:rFonts w:ascii="Arial" w:eastAsia="MS Mincho" w:hAnsi="Arial"/>
          <w:b/>
          <w:lang w:eastAsia="ja-JP"/>
        </w:rPr>
        <w:t xml:space="preserve">Ericsson </w:t>
      </w:r>
    </w:p>
    <w:p w14:paraId="002CA065" w14:textId="77777777" w:rsidR="003C372E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C372E">
        <w:rPr>
          <w:rFonts w:ascii="Arial" w:eastAsia="MS Mincho" w:hAnsi="Arial"/>
          <w:b/>
          <w:lang w:eastAsia="ja-JP"/>
        </w:rPr>
        <w:t xml:space="preserve">3GPP security profile updates – Remaining </w:t>
      </w:r>
      <w:r w:rsidR="009D6617">
        <w:rPr>
          <w:rFonts w:ascii="Arial" w:eastAsia="MS Mincho" w:hAnsi="Arial"/>
          <w:b/>
          <w:lang w:eastAsia="ja-JP"/>
        </w:rPr>
        <w:t xml:space="preserve">issues </w:t>
      </w:r>
      <w:r w:rsidR="003C372E">
        <w:rPr>
          <w:rFonts w:ascii="Arial" w:eastAsia="MS Mincho" w:hAnsi="Arial"/>
          <w:b/>
          <w:lang w:eastAsia="ja-JP"/>
        </w:rPr>
        <w:t>and new updates</w:t>
      </w:r>
    </w:p>
    <w:p w14:paraId="4B12035B" w14:textId="77777777" w:rsidR="003C372E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C372E">
        <w:rPr>
          <w:rFonts w:ascii="Arial" w:eastAsia="MS Mincho" w:hAnsi="Arial"/>
          <w:b/>
          <w:lang w:eastAsia="ja-JP"/>
        </w:rPr>
        <w:t>Discussion and Approval</w:t>
      </w:r>
    </w:p>
    <w:p w14:paraId="0D178A89" w14:textId="3415A40B" w:rsidR="0024201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F9201D">
        <w:rPr>
          <w:rFonts w:ascii="Arial" w:eastAsia="MS Mincho" w:hAnsi="Arial"/>
          <w:b/>
          <w:lang w:eastAsia="ja-JP"/>
        </w:rPr>
        <w:t>7.6.3</w:t>
      </w:r>
      <w:r w:rsidR="00B20147">
        <w:rPr>
          <w:rFonts w:ascii="Arial" w:eastAsia="MS Mincho" w:hAnsi="Arial"/>
          <w:b/>
          <w:lang w:eastAsia="ja-JP"/>
        </w:rPr>
        <w:t xml:space="preserve"> </w:t>
      </w:r>
      <w:r w:rsidR="00242012">
        <w:rPr>
          <w:rFonts w:ascii="Arial" w:eastAsia="MS Mincho" w:hAnsi="Arial"/>
          <w:b/>
          <w:lang w:eastAsia="ja-JP"/>
        </w:rPr>
        <w:t xml:space="preserve"> </w:t>
      </w:r>
    </w:p>
    <w:p w14:paraId="5B2A6EC7" w14:textId="052DB869" w:rsidR="003C372E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3C372E">
        <w:rPr>
          <w:rFonts w:ascii="Arial" w:eastAsia="MS Mincho" w:hAnsi="Arial"/>
          <w:b/>
          <w:lang w:eastAsia="ja-JP"/>
        </w:rPr>
        <w:t>Rel-14, and future releases</w:t>
      </w:r>
    </w:p>
    <w:p w14:paraId="05E8AD4D" w14:textId="77777777" w:rsidR="00DB5F92" w:rsidRDefault="00F605F6" w:rsidP="00BE4CEA">
      <w:pPr>
        <w:pStyle w:val="Heading1"/>
      </w:pPr>
      <w:r>
        <w:t>Introduction</w:t>
      </w:r>
      <w:r w:rsidR="00CD4E11">
        <w:t xml:space="preserve"> </w:t>
      </w:r>
    </w:p>
    <w:p w14:paraId="4A4D10C1" w14:textId="77777777" w:rsidR="00095FA5" w:rsidRDefault="00AB6E5B" w:rsidP="00AB6E5B">
      <w:r w:rsidRPr="002A5B19">
        <w:t xml:space="preserve">At </w:t>
      </w:r>
      <w:r>
        <w:t xml:space="preserve">SA3#81 in Anaheim, SA3 agreed on </w:t>
      </w:r>
      <w:r w:rsidR="00095FA5">
        <w:t>a major update</w:t>
      </w:r>
      <w:r>
        <w:t xml:space="preserve"> of the 3GPP security profiles for TLS, X.509 certificates</w:t>
      </w:r>
      <w:r w:rsidR="00E962BA">
        <w:t xml:space="preserve">, CRLs, IKEv2, ESP, and SRTP. The </w:t>
      </w:r>
      <w:r w:rsidR="0076649D">
        <w:t>update provides</w:t>
      </w:r>
      <w:r>
        <w:t xml:space="preserve"> a good basis for future releases. </w:t>
      </w:r>
      <w:r w:rsidR="00095FA5">
        <w:t xml:space="preserve">However, several issues remain, and as attacks, IETF standards, and deployments are updated constantly, yearly reviews of the security profiles are in order. </w:t>
      </w:r>
      <w:r w:rsidR="00B44634">
        <w:t>Cryptographic</w:t>
      </w:r>
      <w:r w:rsidR="00095FA5">
        <w:t xml:space="preserve"> algorithms and security protocols are a very active area with rapid changes in both standardization and deployments. While we do not anticipate as large update as in Rel-13, we anticipate significant updates in Rel-14 as well as</w:t>
      </w:r>
      <w:r w:rsidR="00E962BA">
        <w:t xml:space="preserve"> in future</w:t>
      </w:r>
      <w:r w:rsidR="00095FA5">
        <w:t xml:space="preserve"> releases.</w:t>
      </w:r>
    </w:p>
    <w:p w14:paraId="09889548" w14:textId="09BD2267" w:rsidR="00E640F5" w:rsidRDefault="00936404" w:rsidP="00E640F5">
      <w:pPr>
        <w:pStyle w:val="Heading1"/>
      </w:pPr>
      <w:r>
        <w:t>References to the general 3GPP security profiles</w:t>
      </w:r>
    </w:p>
    <w:p w14:paraId="57D3A47A" w14:textId="78FDFD61" w:rsidR="00E640F5" w:rsidRDefault="00E640F5" w:rsidP="00E640F5">
      <w:r>
        <w:t xml:space="preserve">The 3GPP profiles for </w:t>
      </w:r>
      <w:r w:rsidR="001470E5">
        <w:t xml:space="preserve">IPsec, </w:t>
      </w:r>
      <w:r>
        <w:t>TLS</w:t>
      </w:r>
      <w:r w:rsidR="001470E5">
        <w:t>, and X.509 are in</w:t>
      </w:r>
      <w:r w:rsidR="002D66BC">
        <w:t xml:space="preserve"> Section 5.3 of</w:t>
      </w:r>
      <w:r w:rsidR="001470E5">
        <w:t xml:space="preserve"> TS 33.2</w:t>
      </w:r>
      <w:r>
        <w:t>10</w:t>
      </w:r>
      <w:r w:rsidR="001470E5">
        <w:t xml:space="preserve"> and </w:t>
      </w:r>
      <w:r w:rsidR="002D66BC">
        <w:t xml:space="preserve">Section 6.1 and Annex E of </w:t>
      </w:r>
      <w:r w:rsidR="001470E5">
        <w:t>TS 33.310.</w:t>
      </w:r>
      <w:r w:rsidR="006A679C">
        <w:t xml:space="preserve"> </w:t>
      </w:r>
    </w:p>
    <w:p w14:paraId="08A81941" w14:textId="77777777" w:rsidR="00CF5229" w:rsidRDefault="001470E5" w:rsidP="00E640F5">
      <w:r>
        <w:t>Other 3GPP specifications refer to thes</w:t>
      </w:r>
      <w:r w:rsidR="00B311EC">
        <w:t>e profiles, but most of them have</w:t>
      </w:r>
      <w:r>
        <w:t xml:space="preserve"> not been updated since Release 9. Some specifications that refer to the general security profiles are: </w:t>
      </w:r>
      <w:r w:rsidRPr="001470E5">
        <w:t xml:space="preserve">33.220, 33.221, 33.222, 33.234, 33.320, 33.402, </w:t>
      </w:r>
      <w:r w:rsidR="00CF5229">
        <w:t xml:space="preserve">and </w:t>
      </w:r>
      <w:r w:rsidRPr="001470E5">
        <w:t>43.318</w:t>
      </w:r>
      <w:r w:rsidR="00CF5229">
        <w:t>.</w:t>
      </w:r>
    </w:p>
    <w:p w14:paraId="256BF78B" w14:textId="6AFF412A" w:rsidR="009E5890" w:rsidRDefault="009E5890" w:rsidP="00E640F5">
      <w:r>
        <w:t xml:space="preserve">The proposed changes are implemented in CRs </w:t>
      </w:r>
      <w:r w:rsidR="00C072F4" w:rsidRPr="00C072F4">
        <w:t>S3-161914</w:t>
      </w:r>
      <w:r w:rsidRPr="00C072F4">
        <w:t>, S3-16</w:t>
      </w:r>
      <w:r w:rsidR="00C072F4" w:rsidRPr="00C072F4">
        <w:t>1915</w:t>
      </w:r>
      <w:r w:rsidRPr="00C072F4">
        <w:t xml:space="preserve">, </w:t>
      </w:r>
      <w:r w:rsidR="00CF5229" w:rsidRPr="00C072F4">
        <w:t>S3-16</w:t>
      </w:r>
      <w:r w:rsidR="00C072F4" w:rsidRPr="00C072F4">
        <w:t>1916</w:t>
      </w:r>
      <w:r w:rsidR="00CF5229" w:rsidRPr="00C072F4">
        <w:t>, S3-16</w:t>
      </w:r>
      <w:r w:rsidR="00C072F4" w:rsidRPr="00C072F4">
        <w:t>1917</w:t>
      </w:r>
      <w:r w:rsidR="00CF5229" w:rsidRPr="00C072F4">
        <w:t xml:space="preserve">, </w:t>
      </w:r>
      <w:r w:rsidRPr="00C072F4">
        <w:t>and S3-16abcd.</w:t>
      </w:r>
      <w:bookmarkStart w:id="0" w:name="_GoBack"/>
      <w:bookmarkEnd w:id="0"/>
    </w:p>
    <w:p w14:paraId="3A0454A8" w14:textId="77777777" w:rsidR="00023478" w:rsidRPr="00023478" w:rsidRDefault="00023478" w:rsidP="00E640F5">
      <w:pPr>
        <w:rPr>
          <w:b/>
        </w:rPr>
      </w:pPr>
      <w:r w:rsidRPr="00162735">
        <w:rPr>
          <w:b/>
        </w:rPr>
        <w:t>We pro</w:t>
      </w:r>
      <w:r>
        <w:rPr>
          <w:b/>
        </w:rPr>
        <w:t>po</w:t>
      </w:r>
      <w:r w:rsidRPr="00162735">
        <w:rPr>
          <w:b/>
        </w:rPr>
        <w:t>se</w:t>
      </w:r>
      <w:r>
        <w:rPr>
          <w:b/>
        </w:rPr>
        <w:t xml:space="preserve"> the following changes (Rel-14):</w:t>
      </w:r>
    </w:p>
    <w:p w14:paraId="53307D9B" w14:textId="77777777" w:rsidR="00023478" w:rsidRPr="00023478" w:rsidRDefault="00023478" w:rsidP="00023478">
      <w:pPr>
        <w:rPr>
          <w:b/>
        </w:rPr>
      </w:pPr>
      <w:r>
        <w:rPr>
          <w:b/>
        </w:rPr>
        <w:t xml:space="preserve">TS </w:t>
      </w:r>
      <w:r w:rsidRPr="00023478">
        <w:rPr>
          <w:b/>
        </w:rPr>
        <w:t>33.2</w:t>
      </w:r>
      <w:r>
        <w:rPr>
          <w:b/>
        </w:rPr>
        <w:t>20</w:t>
      </w:r>
    </w:p>
    <w:p w14:paraId="064F9594" w14:textId="57B0F5AB" w:rsidR="00A029B9" w:rsidRDefault="00102DD4" w:rsidP="00102DD4">
      <w:r>
        <w:t xml:space="preserve">-  </w:t>
      </w:r>
      <w:r w:rsidR="00E87EC6">
        <w:t>In Annex E, w</w:t>
      </w:r>
      <w:r w:rsidR="00A029B9">
        <w:t>e propose to remove the exception that TLS 1.0 shall be supported.</w:t>
      </w:r>
    </w:p>
    <w:p w14:paraId="362A0251" w14:textId="0AA78549" w:rsidR="00A029B9" w:rsidRDefault="00102DD4" w:rsidP="00102DD4">
      <w:r>
        <w:t xml:space="preserve">-  </w:t>
      </w:r>
      <w:r w:rsidR="00E87EC6">
        <w:t>In Annex H.3, w</w:t>
      </w:r>
      <w:r w:rsidR="00A029B9">
        <w:t>e propose to update the example from “TLS_RSA_WITH_3DES_EDE_CBC_SHA” to “TLS_ECDHE_ECDSA_WITH_AES_128_GCM_SHA256”.</w:t>
      </w:r>
    </w:p>
    <w:p w14:paraId="598CC90A" w14:textId="77777777" w:rsidR="00627FD0" w:rsidRDefault="00023478" w:rsidP="00627FD0">
      <w:pPr>
        <w:rPr>
          <w:b/>
        </w:rPr>
      </w:pPr>
      <w:r>
        <w:rPr>
          <w:b/>
        </w:rPr>
        <w:t xml:space="preserve">TS </w:t>
      </w:r>
      <w:r w:rsidRPr="00023478">
        <w:rPr>
          <w:b/>
        </w:rPr>
        <w:t>33.2</w:t>
      </w:r>
      <w:r>
        <w:rPr>
          <w:b/>
        </w:rPr>
        <w:t>21</w:t>
      </w:r>
    </w:p>
    <w:p w14:paraId="2621225A" w14:textId="5A51C0A7" w:rsidR="00627FD0" w:rsidRDefault="00554E7E" w:rsidP="00102DD4">
      <w:r>
        <w:t>-  In 4.4.6, we propose to remove the exceptions from the general 3GPP security profile.</w:t>
      </w:r>
    </w:p>
    <w:p w14:paraId="7B260703" w14:textId="77777777" w:rsidR="00564F16" w:rsidRDefault="00564F16" w:rsidP="00564F16">
      <w:pPr>
        <w:rPr>
          <w:b/>
        </w:rPr>
      </w:pPr>
      <w:r>
        <w:rPr>
          <w:b/>
        </w:rPr>
        <w:t xml:space="preserve">TS </w:t>
      </w:r>
      <w:r w:rsidRPr="00023478">
        <w:rPr>
          <w:b/>
        </w:rPr>
        <w:t>33.2</w:t>
      </w:r>
      <w:r>
        <w:rPr>
          <w:b/>
        </w:rPr>
        <w:t>34</w:t>
      </w:r>
    </w:p>
    <w:p w14:paraId="380B1A06" w14:textId="1F181210" w:rsidR="00A36C69" w:rsidRDefault="00564F16" w:rsidP="00A36C69">
      <w:pPr>
        <w:pStyle w:val="ListParagraph"/>
        <w:numPr>
          <w:ilvl w:val="0"/>
          <w:numId w:val="34"/>
        </w:numPr>
        <w:ind w:left="142" w:hanging="142"/>
      </w:pPr>
      <w:r>
        <w:t xml:space="preserve">In Section 6.5, </w:t>
      </w:r>
      <w:r w:rsidR="00A36C69">
        <w:t xml:space="preserve">6.6, and 6.6A </w:t>
      </w:r>
      <w:r>
        <w:t xml:space="preserve">we propose to remove the exceptions to the general </w:t>
      </w:r>
      <w:r w:rsidR="00A36C69">
        <w:t xml:space="preserve">3GPP security </w:t>
      </w:r>
      <w:r>
        <w:t>profiles</w:t>
      </w:r>
      <w:r w:rsidR="00A36C69">
        <w:t>.</w:t>
      </w:r>
    </w:p>
    <w:p w14:paraId="508E1B37" w14:textId="0BA66901" w:rsidR="000833C2" w:rsidRDefault="000833C2" w:rsidP="000833C2">
      <w:pPr>
        <w:ind w:left="142"/>
      </w:pPr>
      <w:r>
        <w:t xml:space="preserve">(While </w:t>
      </w:r>
      <w:r w:rsidR="00281A87">
        <w:t xml:space="preserve">most of </w:t>
      </w:r>
      <w:r>
        <w:t>33.234 will be deprecated, 6.5, 6.6, and 6.6A are referred by 33.402 and need to be updated).</w:t>
      </w:r>
    </w:p>
    <w:p w14:paraId="250A6088" w14:textId="77777777" w:rsidR="00564F16" w:rsidRDefault="00564F16" w:rsidP="00564F16">
      <w:pPr>
        <w:rPr>
          <w:b/>
        </w:rPr>
      </w:pPr>
      <w:r>
        <w:rPr>
          <w:b/>
        </w:rPr>
        <w:t>TS 33.320</w:t>
      </w:r>
    </w:p>
    <w:p w14:paraId="1A260B4A" w14:textId="5A74B4B9" w:rsidR="00E21E75" w:rsidRDefault="00102DD4" w:rsidP="00102DD4">
      <w:r>
        <w:t xml:space="preserve">-  </w:t>
      </w:r>
      <w:r w:rsidR="00E21E75">
        <w:t>In Section 8.3.4, the exceptions regarding RC4 can now be removed.</w:t>
      </w:r>
    </w:p>
    <w:p w14:paraId="408BCD1B" w14:textId="333351A8" w:rsidR="00A76A76" w:rsidRDefault="00102DD4" w:rsidP="00102DD4">
      <w:r>
        <w:t xml:space="preserve">-  </w:t>
      </w:r>
      <w:r w:rsidR="00A76A76">
        <w:t xml:space="preserve">In Section 7.2.2 and </w:t>
      </w:r>
      <w:r w:rsidR="00A76A76">
        <w:rPr>
          <w:lang w:eastAsia="zh-CN"/>
        </w:rPr>
        <w:t>8.3.2.1 we propose to remove the exceptions regarding certificates, hash functions, public keys, and signatures.</w:t>
      </w:r>
    </w:p>
    <w:p w14:paraId="4E4859A0" w14:textId="01D8099D" w:rsidR="00023478" w:rsidRDefault="00E764B9" w:rsidP="00023478">
      <w:pPr>
        <w:rPr>
          <w:b/>
        </w:rPr>
      </w:pPr>
      <w:r>
        <w:rPr>
          <w:b/>
        </w:rPr>
        <w:t>TS 43.318</w:t>
      </w:r>
    </w:p>
    <w:p w14:paraId="1663CDED" w14:textId="59CDA5D7" w:rsidR="00EA1F2F" w:rsidRDefault="00EA1F2F" w:rsidP="00EA1F2F">
      <w:pPr>
        <w:pStyle w:val="ListParagraph"/>
        <w:numPr>
          <w:ilvl w:val="0"/>
          <w:numId w:val="34"/>
        </w:numPr>
        <w:ind w:left="142" w:hanging="142"/>
      </w:pPr>
      <w:r>
        <w:t>In Appendix A.2 we propose to remove the exceptions to the general 3GPP security profiles.</w:t>
      </w:r>
    </w:p>
    <w:p w14:paraId="39F3B489" w14:textId="77777777" w:rsidR="002D31F1" w:rsidRDefault="002D31F1" w:rsidP="002D31F1">
      <w:pPr>
        <w:rPr>
          <w:b/>
        </w:rPr>
      </w:pPr>
      <w:r>
        <w:rPr>
          <w:b/>
        </w:rPr>
        <w:t xml:space="preserve">TS </w:t>
      </w:r>
      <w:r w:rsidRPr="00023478">
        <w:rPr>
          <w:b/>
        </w:rPr>
        <w:t>33.203</w:t>
      </w:r>
      <w:r>
        <w:rPr>
          <w:b/>
        </w:rPr>
        <w:t xml:space="preserve">, TS </w:t>
      </w:r>
      <w:r w:rsidRPr="00023478">
        <w:rPr>
          <w:b/>
        </w:rPr>
        <w:t>33.2</w:t>
      </w:r>
      <w:r>
        <w:rPr>
          <w:b/>
        </w:rPr>
        <w:t>22, TS 33.224, TS 33.402</w:t>
      </w:r>
    </w:p>
    <w:p w14:paraId="5561C742" w14:textId="1E064836" w:rsidR="002D31F1" w:rsidRDefault="00102DD4" w:rsidP="00102DD4">
      <w:r>
        <w:t xml:space="preserve">-  </w:t>
      </w:r>
      <w:r w:rsidR="002D31F1">
        <w:t>No updates needed.</w:t>
      </w:r>
    </w:p>
    <w:sectPr w:rsidR="002D31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686E9" w14:textId="77777777" w:rsidR="00F436E7" w:rsidRDefault="00F436E7">
      <w:r>
        <w:separator/>
      </w:r>
    </w:p>
  </w:endnote>
  <w:endnote w:type="continuationSeparator" w:id="0">
    <w:p w14:paraId="3CD6208E" w14:textId="77777777" w:rsidR="00F436E7" w:rsidRDefault="00F4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4DA7E" w14:textId="77777777" w:rsidR="00F436E7" w:rsidRDefault="00F436E7">
      <w:r>
        <w:separator/>
      </w:r>
    </w:p>
  </w:footnote>
  <w:footnote w:type="continuationSeparator" w:id="0">
    <w:p w14:paraId="64BC3392" w14:textId="77777777" w:rsidR="00F436E7" w:rsidRDefault="00F43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9ACC6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756E6E"/>
    <w:multiLevelType w:val="hybridMultilevel"/>
    <w:tmpl w:val="8068A47E"/>
    <w:lvl w:ilvl="0" w:tplc="FE742C3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685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 Regular" w:hAnsi="Ericsson Capital TT Regular" w:hint="default"/>
      </w:rPr>
    </w:lvl>
    <w:lvl w:ilvl="2" w:tplc="6100999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27D9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203B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FCA8E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4093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867E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0865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682318E"/>
    <w:multiLevelType w:val="hybridMultilevel"/>
    <w:tmpl w:val="C16CFAC6"/>
    <w:lvl w:ilvl="0" w:tplc="1B8C2D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 Regular" w:hAnsi="Ericsson Capital TT Regular" w:hint="default"/>
      </w:rPr>
    </w:lvl>
    <w:lvl w:ilvl="1" w:tplc="75722B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 Regular" w:hAnsi="Ericsson Capital TT Regular" w:hint="default"/>
      </w:rPr>
    </w:lvl>
    <w:lvl w:ilvl="2" w:tplc="D96EDE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 Regular" w:hAnsi="Ericsson Capital TT Regular" w:hint="default"/>
      </w:rPr>
    </w:lvl>
    <w:lvl w:ilvl="3" w:tplc="10C83C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 Regular" w:hAnsi="Ericsson Capital TT Regular" w:hint="default"/>
      </w:rPr>
    </w:lvl>
    <w:lvl w:ilvl="4" w:tplc="287A52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 Regular" w:hAnsi="Ericsson Capital TT Regular" w:hint="default"/>
      </w:rPr>
    </w:lvl>
    <w:lvl w:ilvl="5" w:tplc="5CC2FF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 Regular" w:hAnsi="Ericsson Capital TT Regular" w:hint="default"/>
      </w:rPr>
    </w:lvl>
    <w:lvl w:ilvl="6" w:tplc="0674CE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 Regular" w:hAnsi="Ericsson Capital TT Regular" w:hint="default"/>
      </w:rPr>
    </w:lvl>
    <w:lvl w:ilvl="7" w:tplc="00B2030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 Regular" w:hAnsi="Ericsson Capital TT Regular" w:hint="default"/>
      </w:rPr>
    </w:lvl>
    <w:lvl w:ilvl="8" w:tplc="37E25B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 Regular" w:hAnsi="Ericsson Capital TT Regular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787084"/>
    <w:multiLevelType w:val="hybridMultilevel"/>
    <w:tmpl w:val="814239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077110"/>
    <w:multiLevelType w:val="hybridMultilevel"/>
    <w:tmpl w:val="8BD61C98"/>
    <w:lvl w:ilvl="0" w:tplc="64E63B0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 Regular" w:hAnsi="Ericsson Capital TT Regular" w:hint="default"/>
      </w:rPr>
    </w:lvl>
    <w:lvl w:ilvl="1" w:tplc="4B9AD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 Regular" w:hAnsi="Ericsson Capital TT Regular" w:hint="default"/>
      </w:rPr>
    </w:lvl>
    <w:lvl w:ilvl="2" w:tplc="9DC8A74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 Regular" w:hAnsi="Ericsson Capital TT Regular" w:hint="default"/>
      </w:rPr>
    </w:lvl>
    <w:lvl w:ilvl="3" w:tplc="508A465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 Regular" w:hAnsi="Ericsson Capital TT Regular" w:hint="default"/>
      </w:rPr>
    </w:lvl>
    <w:lvl w:ilvl="4" w:tplc="52842C5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 Regular" w:hAnsi="Ericsson Capital TT Regular" w:hint="default"/>
      </w:rPr>
    </w:lvl>
    <w:lvl w:ilvl="5" w:tplc="6E62002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 Regular" w:hAnsi="Ericsson Capital TT Regular" w:hint="default"/>
      </w:rPr>
    </w:lvl>
    <w:lvl w:ilvl="6" w:tplc="4E4E79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 Regular" w:hAnsi="Ericsson Capital TT Regular" w:hint="default"/>
      </w:rPr>
    </w:lvl>
    <w:lvl w:ilvl="7" w:tplc="69F4155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 Regular" w:hAnsi="Ericsson Capital TT Regular" w:hint="default"/>
      </w:rPr>
    </w:lvl>
    <w:lvl w:ilvl="8" w:tplc="94C27FA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 Regular" w:hAnsi="Ericsson Capital TT Regular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AE481A"/>
    <w:multiLevelType w:val="hybridMultilevel"/>
    <w:tmpl w:val="8AB6E020"/>
    <w:lvl w:ilvl="0" w:tplc="D304D2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 Regular" w:hAnsi="Ericsson Capital TT Regular" w:hint="default"/>
      </w:rPr>
    </w:lvl>
    <w:lvl w:ilvl="1" w:tplc="178465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 Regular" w:hAnsi="Ericsson Capital TT Regular" w:hint="default"/>
      </w:rPr>
    </w:lvl>
    <w:lvl w:ilvl="2" w:tplc="23421DD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 Regular" w:hAnsi="Ericsson Capital TT Regular" w:hint="default"/>
      </w:rPr>
    </w:lvl>
    <w:lvl w:ilvl="3" w:tplc="22489C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 Regular" w:hAnsi="Ericsson Capital TT Regular" w:hint="default"/>
      </w:rPr>
    </w:lvl>
    <w:lvl w:ilvl="4" w:tplc="A45024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 Regular" w:hAnsi="Ericsson Capital TT Regular" w:hint="default"/>
      </w:rPr>
    </w:lvl>
    <w:lvl w:ilvl="5" w:tplc="F2542E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 Regular" w:hAnsi="Ericsson Capital TT Regular" w:hint="default"/>
      </w:rPr>
    </w:lvl>
    <w:lvl w:ilvl="6" w:tplc="D966DD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 Regular" w:hAnsi="Ericsson Capital TT Regular" w:hint="default"/>
      </w:rPr>
    </w:lvl>
    <w:lvl w:ilvl="7" w:tplc="EEE68A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 Regular" w:hAnsi="Ericsson Capital TT Regular" w:hint="default"/>
      </w:rPr>
    </w:lvl>
    <w:lvl w:ilvl="8" w:tplc="24BCB0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 Regular" w:hAnsi="Ericsson Capital TT Regular" w:hint="default"/>
      </w:rPr>
    </w:lvl>
  </w:abstractNum>
  <w:abstractNum w:abstractNumId="20" w15:restartNumberingAfterBreak="0">
    <w:nsid w:val="41CD1B8B"/>
    <w:multiLevelType w:val="multilevel"/>
    <w:tmpl w:val="040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4B1703B"/>
    <w:multiLevelType w:val="hybridMultilevel"/>
    <w:tmpl w:val="962233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6CB1DD2"/>
    <w:multiLevelType w:val="hybridMultilevel"/>
    <w:tmpl w:val="2B68C460"/>
    <w:lvl w:ilvl="0" w:tplc="3064CBC0">
      <w:start w:val="7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910295"/>
    <w:multiLevelType w:val="hybridMultilevel"/>
    <w:tmpl w:val="15F24CCA"/>
    <w:lvl w:ilvl="0" w:tplc="7D3CD3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2E5D39"/>
    <w:multiLevelType w:val="hybridMultilevel"/>
    <w:tmpl w:val="C7E6445C"/>
    <w:lvl w:ilvl="0" w:tplc="7C26202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CF5330E"/>
    <w:multiLevelType w:val="hybridMultilevel"/>
    <w:tmpl w:val="E66C3968"/>
    <w:lvl w:ilvl="0" w:tplc="83B6684E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30732E"/>
    <w:multiLevelType w:val="hybridMultilevel"/>
    <w:tmpl w:val="EC58A67A"/>
    <w:lvl w:ilvl="0" w:tplc="046267F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459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 Regular" w:hAnsi="Ericsson Capital TT Regular" w:hint="default"/>
      </w:rPr>
    </w:lvl>
    <w:lvl w:ilvl="2" w:tplc="3686192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A247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0616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CDDD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0A9A3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3EC69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8BDC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7362F48"/>
    <w:multiLevelType w:val="hybridMultilevel"/>
    <w:tmpl w:val="092C2C74"/>
    <w:lvl w:ilvl="0" w:tplc="04266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9"/>
  </w:num>
  <w:num w:numId="7">
    <w:abstractNumId w:val="10"/>
  </w:num>
  <w:num w:numId="8">
    <w:abstractNumId w:val="32"/>
  </w:num>
  <w:num w:numId="9">
    <w:abstractNumId w:val="25"/>
  </w:num>
  <w:num w:numId="10">
    <w:abstractNumId w:val="29"/>
  </w:num>
  <w:num w:numId="11">
    <w:abstractNumId w:val="14"/>
  </w:num>
  <w:num w:numId="12">
    <w:abstractNumId w:val="24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7"/>
  </w:num>
  <w:num w:numId="21">
    <w:abstractNumId w:val="20"/>
  </w:num>
  <w:num w:numId="22">
    <w:abstractNumId w:val="15"/>
  </w:num>
  <w:num w:numId="23">
    <w:abstractNumId w:val="0"/>
  </w:num>
  <w:num w:numId="24">
    <w:abstractNumId w:val="30"/>
  </w:num>
  <w:num w:numId="25">
    <w:abstractNumId w:val="21"/>
  </w:num>
  <w:num w:numId="26">
    <w:abstractNumId w:val="23"/>
  </w:num>
  <w:num w:numId="27">
    <w:abstractNumId w:val="19"/>
  </w:num>
  <w:num w:numId="28">
    <w:abstractNumId w:val="17"/>
  </w:num>
  <w:num w:numId="29">
    <w:abstractNumId w:val="11"/>
  </w:num>
  <w:num w:numId="30">
    <w:abstractNumId w:val="13"/>
  </w:num>
  <w:num w:numId="31">
    <w:abstractNumId w:val="28"/>
  </w:num>
  <w:num w:numId="32">
    <w:abstractNumId w:val="26"/>
  </w:num>
  <w:num w:numId="33">
    <w:abstractNumId w:val="22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0E"/>
    <w:rsid w:val="00023478"/>
    <w:rsid w:val="000359CB"/>
    <w:rsid w:val="00056E0B"/>
    <w:rsid w:val="00057A72"/>
    <w:rsid w:val="00080C6F"/>
    <w:rsid w:val="000833C2"/>
    <w:rsid w:val="000953E2"/>
    <w:rsid w:val="00095E70"/>
    <w:rsid w:val="00095FA5"/>
    <w:rsid w:val="000A4F9C"/>
    <w:rsid w:val="000B21CE"/>
    <w:rsid w:val="000C2A86"/>
    <w:rsid w:val="000D0D3D"/>
    <w:rsid w:val="000D657A"/>
    <w:rsid w:val="000F76BD"/>
    <w:rsid w:val="00102DD4"/>
    <w:rsid w:val="00111965"/>
    <w:rsid w:val="00123674"/>
    <w:rsid w:val="00124EF0"/>
    <w:rsid w:val="00133F34"/>
    <w:rsid w:val="001470E5"/>
    <w:rsid w:val="00162735"/>
    <w:rsid w:val="001B4D9E"/>
    <w:rsid w:val="001C5F0B"/>
    <w:rsid w:val="001F0E19"/>
    <w:rsid w:val="002104A4"/>
    <w:rsid w:val="002174E1"/>
    <w:rsid w:val="002221A5"/>
    <w:rsid w:val="00234ABE"/>
    <w:rsid w:val="0023757E"/>
    <w:rsid w:val="00242012"/>
    <w:rsid w:val="0025503F"/>
    <w:rsid w:val="00262AE2"/>
    <w:rsid w:val="002642FE"/>
    <w:rsid w:val="00281A87"/>
    <w:rsid w:val="002B4F31"/>
    <w:rsid w:val="002D31F1"/>
    <w:rsid w:val="002D4C97"/>
    <w:rsid w:val="002D66BC"/>
    <w:rsid w:val="002D67B3"/>
    <w:rsid w:val="002E314B"/>
    <w:rsid w:val="0030519A"/>
    <w:rsid w:val="003135DD"/>
    <w:rsid w:val="00317981"/>
    <w:rsid w:val="00324BB4"/>
    <w:rsid w:val="003260C8"/>
    <w:rsid w:val="0033227D"/>
    <w:rsid w:val="00344F6B"/>
    <w:rsid w:val="003779D2"/>
    <w:rsid w:val="00377EFD"/>
    <w:rsid w:val="003A5C7E"/>
    <w:rsid w:val="003C372E"/>
    <w:rsid w:val="003E573A"/>
    <w:rsid w:val="00413BA7"/>
    <w:rsid w:val="004263AE"/>
    <w:rsid w:val="004302E9"/>
    <w:rsid w:val="004534A4"/>
    <w:rsid w:val="004604E0"/>
    <w:rsid w:val="0046218B"/>
    <w:rsid w:val="00465C30"/>
    <w:rsid w:val="00466915"/>
    <w:rsid w:val="004943FD"/>
    <w:rsid w:val="004A1824"/>
    <w:rsid w:val="004B3DCF"/>
    <w:rsid w:val="004B7D0D"/>
    <w:rsid w:val="004C10BE"/>
    <w:rsid w:val="004C5C70"/>
    <w:rsid w:val="004D3A45"/>
    <w:rsid w:val="004F2B50"/>
    <w:rsid w:val="00517BE0"/>
    <w:rsid w:val="00531BDF"/>
    <w:rsid w:val="00554E7E"/>
    <w:rsid w:val="00564F16"/>
    <w:rsid w:val="00573987"/>
    <w:rsid w:val="005C18B9"/>
    <w:rsid w:val="005D3D25"/>
    <w:rsid w:val="005E1FE6"/>
    <w:rsid w:val="005E79E0"/>
    <w:rsid w:val="00627FD0"/>
    <w:rsid w:val="00632A3E"/>
    <w:rsid w:val="0065119B"/>
    <w:rsid w:val="006527DB"/>
    <w:rsid w:val="0066394C"/>
    <w:rsid w:val="00667F67"/>
    <w:rsid w:val="00673158"/>
    <w:rsid w:val="00682ABC"/>
    <w:rsid w:val="00691F14"/>
    <w:rsid w:val="00692E62"/>
    <w:rsid w:val="006A679C"/>
    <w:rsid w:val="006C6029"/>
    <w:rsid w:val="007125E5"/>
    <w:rsid w:val="0071558E"/>
    <w:rsid w:val="00723A99"/>
    <w:rsid w:val="00730D7C"/>
    <w:rsid w:val="0074463C"/>
    <w:rsid w:val="0074667F"/>
    <w:rsid w:val="00752968"/>
    <w:rsid w:val="0076649D"/>
    <w:rsid w:val="0077279F"/>
    <w:rsid w:val="007D4503"/>
    <w:rsid w:val="007E51BD"/>
    <w:rsid w:val="00824753"/>
    <w:rsid w:val="00831812"/>
    <w:rsid w:val="0083334E"/>
    <w:rsid w:val="0085592F"/>
    <w:rsid w:val="00893155"/>
    <w:rsid w:val="00894B01"/>
    <w:rsid w:val="008B5BAB"/>
    <w:rsid w:val="008D3D86"/>
    <w:rsid w:val="008D4DF5"/>
    <w:rsid w:val="00906445"/>
    <w:rsid w:val="00917191"/>
    <w:rsid w:val="00927774"/>
    <w:rsid w:val="00932395"/>
    <w:rsid w:val="009363B8"/>
    <w:rsid w:val="00936404"/>
    <w:rsid w:val="00945DE1"/>
    <w:rsid w:val="00960892"/>
    <w:rsid w:val="00962650"/>
    <w:rsid w:val="009C2CF2"/>
    <w:rsid w:val="009D6617"/>
    <w:rsid w:val="009E5890"/>
    <w:rsid w:val="00A029B9"/>
    <w:rsid w:val="00A02D70"/>
    <w:rsid w:val="00A076EC"/>
    <w:rsid w:val="00A11C31"/>
    <w:rsid w:val="00A36C69"/>
    <w:rsid w:val="00A538E1"/>
    <w:rsid w:val="00A6276A"/>
    <w:rsid w:val="00A63872"/>
    <w:rsid w:val="00A6783A"/>
    <w:rsid w:val="00A76A76"/>
    <w:rsid w:val="00AB6E5B"/>
    <w:rsid w:val="00AB7A0E"/>
    <w:rsid w:val="00AC0AFA"/>
    <w:rsid w:val="00AC6C07"/>
    <w:rsid w:val="00B20147"/>
    <w:rsid w:val="00B24B4B"/>
    <w:rsid w:val="00B306E6"/>
    <w:rsid w:val="00B311EC"/>
    <w:rsid w:val="00B44634"/>
    <w:rsid w:val="00B46ED6"/>
    <w:rsid w:val="00B57039"/>
    <w:rsid w:val="00B61969"/>
    <w:rsid w:val="00B80715"/>
    <w:rsid w:val="00B918B9"/>
    <w:rsid w:val="00BA324C"/>
    <w:rsid w:val="00BA5B6A"/>
    <w:rsid w:val="00BC7588"/>
    <w:rsid w:val="00BE4CEA"/>
    <w:rsid w:val="00C0418C"/>
    <w:rsid w:val="00C04CAB"/>
    <w:rsid w:val="00C072F4"/>
    <w:rsid w:val="00C2472C"/>
    <w:rsid w:val="00C649E7"/>
    <w:rsid w:val="00C70BCA"/>
    <w:rsid w:val="00CB1815"/>
    <w:rsid w:val="00CD1216"/>
    <w:rsid w:val="00CD4E11"/>
    <w:rsid w:val="00CF5229"/>
    <w:rsid w:val="00D330F9"/>
    <w:rsid w:val="00D62FC3"/>
    <w:rsid w:val="00D76031"/>
    <w:rsid w:val="00DB5F92"/>
    <w:rsid w:val="00DC6A37"/>
    <w:rsid w:val="00DD5C53"/>
    <w:rsid w:val="00DF47CC"/>
    <w:rsid w:val="00E21E75"/>
    <w:rsid w:val="00E34496"/>
    <w:rsid w:val="00E51409"/>
    <w:rsid w:val="00E63019"/>
    <w:rsid w:val="00E640F5"/>
    <w:rsid w:val="00E66992"/>
    <w:rsid w:val="00E764B9"/>
    <w:rsid w:val="00E87EC6"/>
    <w:rsid w:val="00E962BA"/>
    <w:rsid w:val="00EA19C7"/>
    <w:rsid w:val="00EA1F2F"/>
    <w:rsid w:val="00EF7D14"/>
    <w:rsid w:val="00F0466E"/>
    <w:rsid w:val="00F1141F"/>
    <w:rsid w:val="00F20CD7"/>
    <w:rsid w:val="00F436E7"/>
    <w:rsid w:val="00F5536E"/>
    <w:rsid w:val="00F605F6"/>
    <w:rsid w:val="00F9201D"/>
    <w:rsid w:val="00FA534D"/>
    <w:rsid w:val="00FC03BE"/>
    <w:rsid w:val="00FC6BF1"/>
    <w:rsid w:val="00FD43EA"/>
    <w:rsid w:val="00FD7AD4"/>
    <w:rsid w:val="00FF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F0795E"/>
  <w15:docId w15:val="{19072C76-F01A-446D-BDAC-6621860F5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B1Char">
    <w:name w:val="B1 Char"/>
    <w:link w:val="B1"/>
    <w:rsid w:val="00FD7AD4"/>
    <w:rPr>
      <w:rFonts w:ascii="Times New Roman" w:hAnsi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7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" w:hAnsi="Courier" w:cs="Courier"/>
      <w:lang w:val="en-US"/>
    </w:rPr>
  </w:style>
  <w:style w:type="character" w:customStyle="1" w:styleId="HTMLPreformattedChar">
    <w:name w:val="HTML Preformatted Char"/>
    <w:link w:val="HTMLPreformatted"/>
    <w:uiPriority w:val="99"/>
    <w:rsid w:val="00FD7AD4"/>
    <w:rPr>
      <w:rFonts w:ascii="Courier" w:hAnsi="Courier" w:cs="Courier"/>
    </w:rPr>
  </w:style>
  <w:style w:type="paragraph" w:styleId="ListParagraph">
    <w:name w:val="List Paragraph"/>
    <w:basedOn w:val="Normal"/>
    <w:uiPriority w:val="72"/>
    <w:rsid w:val="00517B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879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3131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10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36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301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94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710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88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763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18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09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97610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576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221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3573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80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290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1060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79150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098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5339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458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02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612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81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DBE15-1CC9-469D-BF17-B9D43E1EE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380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Ericsson1</cp:lastModifiedBy>
  <cp:revision>8</cp:revision>
  <cp:lastPrinted>2016-09-28T11:16:00Z</cp:lastPrinted>
  <dcterms:created xsi:type="dcterms:W3CDTF">2016-10-30T11:42:00Z</dcterms:created>
  <dcterms:modified xsi:type="dcterms:W3CDTF">2016-10-31T14:51:00Z</dcterms:modified>
</cp:coreProperties>
</file>